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67BBB" w14:textId="0BEFA0EC" w:rsidR="00596FF9" w:rsidRDefault="00596FF9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75818802"/>
      <w:bookmarkEnd w:id="0"/>
      <w:r>
        <w:t xml:space="preserve">Bijlage </w:t>
      </w:r>
      <w:r w:rsidR="002C4679">
        <w:t>2</w:t>
      </w:r>
      <w:r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7038B" w14:textId="77777777" w:rsidR="00177B44" w:rsidRDefault="00177B44">
      <w:r>
        <w:separator/>
      </w:r>
    </w:p>
  </w:endnote>
  <w:endnote w:type="continuationSeparator" w:id="0">
    <w:p w14:paraId="304C058B" w14:textId="77777777" w:rsidR="00177B44" w:rsidRDefault="00177B44">
      <w:r>
        <w:continuationSeparator/>
      </w:r>
    </w:p>
  </w:endnote>
  <w:endnote w:type="continuationNotice" w:id="1">
    <w:p w14:paraId="3B9F2285" w14:textId="77777777" w:rsidR="00177B44" w:rsidRDefault="00177B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0CFADD53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014E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0CFADD53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014E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7A061239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014E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7A061239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014E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13D60" w14:textId="77777777" w:rsidR="00177B44" w:rsidRDefault="00177B44">
      <w:r>
        <w:separator/>
      </w:r>
    </w:p>
  </w:footnote>
  <w:footnote w:type="continuationSeparator" w:id="0">
    <w:p w14:paraId="694874D7" w14:textId="77777777" w:rsidR="00177B44" w:rsidRDefault="00177B44">
      <w:r>
        <w:continuationSeparator/>
      </w:r>
    </w:p>
  </w:footnote>
  <w:footnote w:type="continuationNotice" w:id="1">
    <w:p w14:paraId="62B96740" w14:textId="77777777" w:rsidR="00177B44" w:rsidRDefault="00177B44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7DD43A08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  <w:shd w:val="clear" w:color="auto" w:fill="auto"/>
        </w:tcPr>
        <w:p w14:paraId="791FE7B3" w14:textId="487634FE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7F682CC0" w:rsidR="00FC710A" w:rsidRPr="002A1984" w:rsidRDefault="005014E8" w:rsidP="003402F9">
          <w:fldSimple w:instr=" DOCPROPERTY  Title  \* MERGEFORMAT ">
            <w:r>
              <w:t>SGH2201R007</w:t>
            </w:r>
          </w:fldSimple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4D076739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7C4A24">
            <w:t>1</w:t>
          </w:r>
          <w:r w:rsidR="004F6794">
            <w:t>1</w:t>
          </w:r>
          <w:r w:rsidR="005014E8">
            <w:t>-0</w:t>
          </w:r>
          <w:r w:rsidR="004F6794">
            <w:t>4</w:t>
          </w:r>
          <w:r w:rsidR="005014E8">
            <w:t>-202</w:t>
          </w:r>
          <w:r w:rsidR="007C4A24">
            <w:t>5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83623D6"/>
    <w:multiLevelType w:val="hybridMultilevel"/>
    <w:tmpl w:val="D3F264C8"/>
    <w:lvl w:ilvl="0" w:tplc="06FC65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36D71852"/>
    <w:multiLevelType w:val="multilevel"/>
    <w:tmpl w:val="5F26AA94"/>
    <w:numStyleLink w:val="ZRIOpsommingstekens"/>
  </w:abstractNum>
  <w:abstractNum w:abstractNumId="11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D199B"/>
    <w:multiLevelType w:val="singleLevel"/>
    <w:tmpl w:val="04130019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3" w15:restartNumberingAfterBreak="0">
    <w:nsid w:val="5006420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28009F0"/>
    <w:multiLevelType w:val="hybridMultilevel"/>
    <w:tmpl w:val="9C308A5A"/>
    <w:lvl w:ilvl="0" w:tplc="9078F8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D4AEB"/>
    <w:multiLevelType w:val="multilevel"/>
    <w:tmpl w:val="5F26AA94"/>
    <w:numStyleLink w:val="ZRIOpsommingstekens"/>
  </w:abstractNum>
  <w:abstractNum w:abstractNumId="19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7CFB0D62"/>
    <w:multiLevelType w:val="multilevel"/>
    <w:tmpl w:val="5F26AA94"/>
    <w:numStyleLink w:val="ZRIOpsommingstekens"/>
  </w:abstractNum>
  <w:abstractNum w:abstractNumId="23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5"/>
  </w:num>
  <w:num w:numId="2" w16cid:durableId="891841906">
    <w:abstractNumId w:val="8"/>
  </w:num>
  <w:num w:numId="3" w16cid:durableId="1297833729">
    <w:abstractNumId w:val="5"/>
  </w:num>
  <w:num w:numId="4" w16cid:durableId="1281768098">
    <w:abstractNumId w:val="3"/>
  </w:num>
  <w:num w:numId="5" w16cid:durableId="1392920042">
    <w:abstractNumId w:val="6"/>
  </w:num>
  <w:num w:numId="6" w16cid:durableId="1679114514">
    <w:abstractNumId w:val="9"/>
  </w:num>
  <w:num w:numId="7" w16cid:durableId="1292243672">
    <w:abstractNumId w:val="21"/>
  </w:num>
  <w:num w:numId="8" w16cid:durableId="570695840">
    <w:abstractNumId w:val="7"/>
  </w:num>
  <w:num w:numId="9" w16cid:durableId="435831955">
    <w:abstractNumId w:val="16"/>
  </w:num>
  <w:num w:numId="10" w16cid:durableId="1106317157">
    <w:abstractNumId w:val="19"/>
  </w:num>
  <w:num w:numId="11" w16cid:durableId="14962533">
    <w:abstractNumId w:val="20"/>
  </w:num>
  <w:num w:numId="12" w16cid:durableId="922420888">
    <w:abstractNumId w:val="22"/>
  </w:num>
  <w:num w:numId="13" w16cid:durableId="211888331">
    <w:abstractNumId w:val="10"/>
  </w:num>
  <w:num w:numId="14" w16cid:durableId="2081756019">
    <w:abstractNumId w:val="23"/>
  </w:num>
  <w:num w:numId="15" w16cid:durableId="2134786214">
    <w:abstractNumId w:val="0"/>
  </w:num>
  <w:num w:numId="16" w16cid:durableId="1720477857">
    <w:abstractNumId w:val="14"/>
  </w:num>
  <w:num w:numId="17" w16cid:durableId="1200320625">
    <w:abstractNumId w:val="2"/>
  </w:num>
  <w:num w:numId="18" w16cid:durableId="1092360266">
    <w:abstractNumId w:val="11"/>
  </w:num>
  <w:num w:numId="19" w16cid:durableId="143741038">
    <w:abstractNumId w:val="4"/>
  </w:num>
  <w:num w:numId="20" w16cid:durableId="1460341013">
    <w:abstractNumId w:val="5"/>
  </w:num>
  <w:num w:numId="21" w16cid:durableId="653338772">
    <w:abstractNumId w:val="5"/>
  </w:num>
  <w:num w:numId="22" w16cid:durableId="448740481">
    <w:abstractNumId w:val="15"/>
  </w:num>
  <w:num w:numId="23" w16cid:durableId="998313721">
    <w:abstractNumId w:val="12"/>
  </w:num>
  <w:num w:numId="24" w16cid:durableId="1869829140">
    <w:abstractNumId w:val="13"/>
  </w:num>
  <w:num w:numId="25" w16cid:durableId="1287466466">
    <w:abstractNumId w:val="1"/>
  </w:num>
  <w:num w:numId="26" w16cid:durableId="429207724">
    <w:abstractNumId w:val="18"/>
  </w:num>
  <w:num w:numId="27" w16cid:durableId="114196645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1633"/>
    <w:rsid w:val="000042DF"/>
    <w:rsid w:val="00004FF5"/>
    <w:rsid w:val="00012C40"/>
    <w:rsid w:val="00021F86"/>
    <w:rsid w:val="00021FA4"/>
    <w:rsid w:val="00031354"/>
    <w:rsid w:val="000345BF"/>
    <w:rsid w:val="000432B1"/>
    <w:rsid w:val="000445E9"/>
    <w:rsid w:val="00046621"/>
    <w:rsid w:val="00047D7D"/>
    <w:rsid w:val="00047F1D"/>
    <w:rsid w:val="0005132A"/>
    <w:rsid w:val="00051C01"/>
    <w:rsid w:val="0005645A"/>
    <w:rsid w:val="0005710D"/>
    <w:rsid w:val="000601C4"/>
    <w:rsid w:val="0006033C"/>
    <w:rsid w:val="00060ACC"/>
    <w:rsid w:val="00061175"/>
    <w:rsid w:val="00063093"/>
    <w:rsid w:val="0006401C"/>
    <w:rsid w:val="00064FD4"/>
    <w:rsid w:val="000655A2"/>
    <w:rsid w:val="0007059A"/>
    <w:rsid w:val="000755EE"/>
    <w:rsid w:val="00075E42"/>
    <w:rsid w:val="00083C42"/>
    <w:rsid w:val="00084FF1"/>
    <w:rsid w:val="00087E58"/>
    <w:rsid w:val="00094A97"/>
    <w:rsid w:val="000A08F9"/>
    <w:rsid w:val="000A19D8"/>
    <w:rsid w:val="000A6E47"/>
    <w:rsid w:val="000B0964"/>
    <w:rsid w:val="000B1267"/>
    <w:rsid w:val="000B2120"/>
    <w:rsid w:val="000B7D49"/>
    <w:rsid w:val="000C1515"/>
    <w:rsid w:val="000C66EF"/>
    <w:rsid w:val="000D0F7F"/>
    <w:rsid w:val="000D23DC"/>
    <w:rsid w:val="000D2800"/>
    <w:rsid w:val="000D5895"/>
    <w:rsid w:val="000E29E1"/>
    <w:rsid w:val="000E34A8"/>
    <w:rsid w:val="000E63DA"/>
    <w:rsid w:val="000F20D3"/>
    <w:rsid w:val="000F4F28"/>
    <w:rsid w:val="000F5663"/>
    <w:rsid w:val="000F6A0D"/>
    <w:rsid w:val="000F6A44"/>
    <w:rsid w:val="000F7932"/>
    <w:rsid w:val="000F7E0D"/>
    <w:rsid w:val="0011027E"/>
    <w:rsid w:val="00111FAB"/>
    <w:rsid w:val="00115EC1"/>
    <w:rsid w:val="00116C0F"/>
    <w:rsid w:val="00124339"/>
    <w:rsid w:val="001250FB"/>
    <w:rsid w:val="001312C6"/>
    <w:rsid w:val="001326C0"/>
    <w:rsid w:val="00132D43"/>
    <w:rsid w:val="0013329C"/>
    <w:rsid w:val="0013486A"/>
    <w:rsid w:val="00137A2B"/>
    <w:rsid w:val="0014081C"/>
    <w:rsid w:val="00140D56"/>
    <w:rsid w:val="00141DE3"/>
    <w:rsid w:val="00141EA7"/>
    <w:rsid w:val="00144720"/>
    <w:rsid w:val="00144B3A"/>
    <w:rsid w:val="001451B4"/>
    <w:rsid w:val="0014577C"/>
    <w:rsid w:val="00147F70"/>
    <w:rsid w:val="00154F5C"/>
    <w:rsid w:val="00156B42"/>
    <w:rsid w:val="0016214A"/>
    <w:rsid w:val="00162B6A"/>
    <w:rsid w:val="00164DC6"/>
    <w:rsid w:val="001715FA"/>
    <w:rsid w:val="00171BFB"/>
    <w:rsid w:val="00173890"/>
    <w:rsid w:val="00174064"/>
    <w:rsid w:val="00176EE1"/>
    <w:rsid w:val="00177B44"/>
    <w:rsid w:val="001818B3"/>
    <w:rsid w:val="0018200E"/>
    <w:rsid w:val="001874DA"/>
    <w:rsid w:val="00191CD7"/>
    <w:rsid w:val="00192AA9"/>
    <w:rsid w:val="00193C74"/>
    <w:rsid w:val="0019737B"/>
    <w:rsid w:val="001A130F"/>
    <w:rsid w:val="001A1E55"/>
    <w:rsid w:val="001A25FF"/>
    <w:rsid w:val="001A4B5D"/>
    <w:rsid w:val="001A4D6A"/>
    <w:rsid w:val="001A5CB6"/>
    <w:rsid w:val="001A716C"/>
    <w:rsid w:val="001B1B59"/>
    <w:rsid w:val="001B2EB8"/>
    <w:rsid w:val="001B357F"/>
    <w:rsid w:val="001B5D78"/>
    <w:rsid w:val="001C0A3F"/>
    <w:rsid w:val="001C0EBB"/>
    <w:rsid w:val="001C13B0"/>
    <w:rsid w:val="001C194A"/>
    <w:rsid w:val="001C754F"/>
    <w:rsid w:val="001C7986"/>
    <w:rsid w:val="001D0D8C"/>
    <w:rsid w:val="001D12C6"/>
    <w:rsid w:val="001D387A"/>
    <w:rsid w:val="001D6842"/>
    <w:rsid w:val="001E7AFE"/>
    <w:rsid w:val="001F3D33"/>
    <w:rsid w:val="001F77D1"/>
    <w:rsid w:val="002016C5"/>
    <w:rsid w:val="00205692"/>
    <w:rsid w:val="0020655D"/>
    <w:rsid w:val="00207ADA"/>
    <w:rsid w:val="00211EE0"/>
    <w:rsid w:val="00217471"/>
    <w:rsid w:val="00217E86"/>
    <w:rsid w:val="00222A3E"/>
    <w:rsid w:val="002231AE"/>
    <w:rsid w:val="002245D7"/>
    <w:rsid w:val="0023238C"/>
    <w:rsid w:val="002366E8"/>
    <w:rsid w:val="00237E41"/>
    <w:rsid w:val="002412B7"/>
    <w:rsid w:val="002442D0"/>
    <w:rsid w:val="00244EEF"/>
    <w:rsid w:val="00246A9E"/>
    <w:rsid w:val="0025456F"/>
    <w:rsid w:val="00257C03"/>
    <w:rsid w:val="0026094D"/>
    <w:rsid w:val="00262CEA"/>
    <w:rsid w:val="002636DB"/>
    <w:rsid w:val="00270EB0"/>
    <w:rsid w:val="00271518"/>
    <w:rsid w:val="00273442"/>
    <w:rsid w:val="00282701"/>
    <w:rsid w:val="00284CB9"/>
    <w:rsid w:val="00284D0E"/>
    <w:rsid w:val="00285D80"/>
    <w:rsid w:val="00286512"/>
    <w:rsid w:val="00287C7B"/>
    <w:rsid w:val="00292BEA"/>
    <w:rsid w:val="002A08CE"/>
    <w:rsid w:val="002A13D1"/>
    <w:rsid w:val="002A347B"/>
    <w:rsid w:val="002B200F"/>
    <w:rsid w:val="002B2976"/>
    <w:rsid w:val="002B5881"/>
    <w:rsid w:val="002B60BC"/>
    <w:rsid w:val="002B796A"/>
    <w:rsid w:val="002C05F1"/>
    <w:rsid w:val="002C1567"/>
    <w:rsid w:val="002C4679"/>
    <w:rsid w:val="002C5F2A"/>
    <w:rsid w:val="002D08B8"/>
    <w:rsid w:val="002D2503"/>
    <w:rsid w:val="002D5FB0"/>
    <w:rsid w:val="002E0250"/>
    <w:rsid w:val="002E6D3F"/>
    <w:rsid w:val="002F13D9"/>
    <w:rsid w:val="002F3A44"/>
    <w:rsid w:val="002F62F7"/>
    <w:rsid w:val="002F7D60"/>
    <w:rsid w:val="00302B40"/>
    <w:rsid w:val="00303EEE"/>
    <w:rsid w:val="00312C85"/>
    <w:rsid w:val="0031563A"/>
    <w:rsid w:val="003205B9"/>
    <w:rsid w:val="0032475B"/>
    <w:rsid w:val="00326044"/>
    <w:rsid w:val="003262FB"/>
    <w:rsid w:val="00327020"/>
    <w:rsid w:val="00331082"/>
    <w:rsid w:val="00332C58"/>
    <w:rsid w:val="00335D2C"/>
    <w:rsid w:val="003364F7"/>
    <w:rsid w:val="003402F9"/>
    <w:rsid w:val="0034044E"/>
    <w:rsid w:val="0034498A"/>
    <w:rsid w:val="003557F8"/>
    <w:rsid w:val="003618C5"/>
    <w:rsid w:val="00363B72"/>
    <w:rsid w:val="00363DDC"/>
    <w:rsid w:val="003652B9"/>
    <w:rsid w:val="003704AF"/>
    <w:rsid w:val="00371974"/>
    <w:rsid w:val="00377A86"/>
    <w:rsid w:val="00384BE2"/>
    <w:rsid w:val="00384CA6"/>
    <w:rsid w:val="00385113"/>
    <w:rsid w:val="003921A7"/>
    <w:rsid w:val="00392646"/>
    <w:rsid w:val="003937EC"/>
    <w:rsid w:val="003A0D88"/>
    <w:rsid w:val="003A19EB"/>
    <w:rsid w:val="003A2940"/>
    <w:rsid w:val="003A5210"/>
    <w:rsid w:val="003A522E"/>
    <w:rsid w:val="003A5ED3"/>
    <w:rsid w:val="003A6FC2"/>
    <w:rsid w:val="003B0BDE"/>
    <w:rsid w:val="003B6360"/>
    <w:rsid w:val="003B73C5"/>
    <w:rsid w:val="003B7405"/>
    <w:rsid w:val="003C3305"/>
    <w:rsid w:val="003C344E"/>
    <w:rsid w:val="003C70DD"/>
    <w:rsid w:val="003D0249"/>
    <w:rsid w:val="003D08F0"/>
    <w:rsid w:val="003E10AD"/>
    <w:rsid w:val="003E1894"/>
    <w:rsid w:val="003E4095"/>
    <w:rsid w:val="003F3294"/>
    <w:rsid w:val="003F533E"/>
    <w:rsid w:val="003F67EB"/>
    <w:rsid w:val="00401E46"/>
    <w:rsid w:val="004056A5"/>
    <w:rsid w:val="0040715E"/>
    <w:rsid w:val="004117DF"/>
    <w:rsid w:val="004126F8"/>
    <w:rsid w:val="00412DE9"/>
    <w:rsid w:val="004139F8"/>
    <w:rsid w:val="00415DC8"/>
    <w:rsid w:val="0042084F"/>
    <w:rsid w:val="00421391"/>
    <w:rsid w:val="004224C5"/>
    <w:rsid w:val="00425223"/>
    <w:rsid w:val="00425260"/>
    <w:rsid w:val="0042760B"/>
    <w:rsid w:val="00435A18"/>
    <w:rsid w:val="00435EF9"/>
    <w:rsid w:val="0044412D"/>
    <w:rsid w:val="00446AAA"/>
    <w:rsid w:val="0045457F"/>
    <w:rsid w:val="00456F9D"/>
    <w:rsid w:val="004578A6"/>
    <w:rsid w:val="004611E0"/>
    <w:rsid w:val="00461938"/>
    <w:rsid w:val="00462ADB"/>
    <w:rsid w:val="0046509D"/>
    <w:rsid w:val="00466190"/>
    <w:rsid w:val="00472ED7"/>
    <w:rsid w:val="00473690"/>
    <w:rsid w:val="004758FA"/>
    <w:rsid w:val="0048072A"/>
    <w:rsid w:val="00485A01"/>
    <w:rsid w:val="0049005B"/>
    <w:rsid w:val="00490730"/>
    <w:rsid w:val="00493926"/>
    <w:rsid w:val="004971E7"/>
    <w:rsid w:val="004976DF"/>
    <w:rsid w:val="004A02BA"/>
    <w:rsid w:val="004B4134"/>
    <w:rsid w:val="004B420C"/>
    <w:rsid w:val="004B579B"/>
    <w:rsid w:val="004B5AC1"/>
    <w:rsid w:val="004B6DC7"/>
    <w:rsid w:val="004B715D"/>
    <w:rsid w:val="004C0382"/>
    <w:rsid w:val="004C03F7"/>
    <w:rsid w:val="004C24FA"/>
    <w:rsid w:val="004C3369"/>
    <w:rsid w:val="004C60C2"/>
    <w:rsid w:val="004D2505"/>
    <w:rsid w:val="004D54C7"/>
    <w:rsid w:val="004D7A00"/>
    <w:rsid w:val="004E047B"/>
    <w:rsid w:val="004E1BDA"/>
    <w:rsid w:val="004E1CBF"/>
    <w:rsid w:val="004E1F92"/>
    <w:rsid w:val="004E3869"/>
    <w:rsid w:val="004E3987"/>
    <w:rsid w:val="004E3B39"/>
    <w:rsid w:val="004E3E9B"/>
    <w:rsid w:val="004E4CCF"/>
    <w:rsid w:val="004F08BD"/>
    <w:rsid w:val="004F0A5A"/>
    <w:rsid w:val="004F1166"/>
    <w:rsid w:val="004F337E"/>
    <w:rsid w:val="004F4852"/>
    <w:rsid w:val="004F5660"/>
    <w:rsid w:val="004F65CF"/>
    <w:rsid w:val="004F6794"/>
    <w:rsid w:val="004F73BF"/>
    <w:rsid w:val="005014E8"/>
    <w:rsid w:val="00506CC9"/>
    <w:rsid w:val="005125AE"/>
    <w:rsid w:val="00514A37"/>
    <w:rsid w:val="00515D34"/>
    <w:rsid w:val="00516105"/>
    <w:rsid w:val="0051640D"/>
    <w:rsid w:val="00516756"/>
    <w:rsid w:val="00524BDA"/>
    <w:rsid w:val="0052742C"/>
    <w:rsid w:val="00530485"/>
    <w:rsid w:val="00531011"/>
    <w:rsid w:val="00532AB3"/>
    <w:rsid w:val="00533989"/>
    <w:rsid w:val="005342BC"/>
    <w:rsid w:val="005460D4"/>
    <w:rsid w:val="0054612E"/>
    <w:rsid w:val="005466E7"/>
    <w:rsid w:val="00547745"/>
    <w:rsid w:val="00547C31"/>
    <w:rsid w:val="00552668"/>
    <w:rsid w:val="00562557"/>
    <w:rsid w:val="005639FB"/>
    <w:rsid w:val="00565497"/>
    <w:rsid w:val="00565512"/>
    <w:rsid w:val="0057044F"/>
    <w:rsid w:val="00570C76"/>
    <w:rsid w:val="00577D4D"/>
    <w:rsid w:val="00586566"/>
    <w:rsid w:val="00595886"/>
    <w:rsid w:val="00596FF9"/>
    <w:rsid w:val="005A114F"/>
    <w:rsid w:val="005A3ED9"/>
    <w:rsid w:val="005A5469"/>
    <w:rsid w:val="005B0174"/>
    <w:rsid w:val="005B1600"/>
    <w:rsid w:val="005B5DCE"/>
    <w:rsid w:val="005B7554"/>
    <w:rsid w:val="005C02F8"/>
    <w:rsid w:val="005C03F2"/>
    <w:rsid w:val="005C1C7A"/>
    <w:rsid w:val="005C2464"/>
    <w:rsid w:val="005C4BF5"/>
    <w:rsid w:val="005C5409"/>
    <w:rsid w:val="005C674D"/>
    <w:rsid w:val="005D4402"/>
    <w:rsid w:val="005D58A1"/>
    <w:rsid w:val="005D655D"/>
    <w:rsid w:val="005E3F70"/>
    <w:rsid w:val="005F037E"/>
    <w:rsid w:val="005F1FE3"/>
    <w:rsid w:val="005F4235"/>
    <w:rsid w:val="005F597F"/>
    <w:rsid w:val="0060056A"/>
    <w:rsid w:val="00601D2C"/>
    <w:rsid w:val="006072DC"/>
    <w:rsid w:val="00607888"/>
    <w:rsid w:val="0061292F"/>
    <w:rsid w:val="00613785"/>
    <w:rsid w:val="006162D5"/>
    <w:rsid w:val="00617881"/>
    <w:rsid w:val="00617DEE"/>
    <w:rsid w:val="00623FC4"/>
    <w:rsid w:val="00624F2F"/>
    <w:rsid w:val="006334F4"/>
    <w:rsid w:val="00633B08"/>
    <w:rsid w:val="00633E85"/>
    <w:rsid w:val="00634DE3"/>
    <w:rsid w:val="00634FAE"/>
    <w:rsid w:val="00635DDB"/>
    <w:rsid w:val="00640287"/>
    <w:rsid w:val="00645D0A"/>
    <w:rsid w:val="00653591"/>
    <w:rsid w:val="00653F1A"/>
    <w:rsid w:val="00655C4B"/>
    <w:rsid w:val="00656745"/>
    <w:rsid w:val="006578A6"/>
    <w:rsid w:val="0066072B"/>
    <w:rsid w:val="00660964"/>
    <w:rsid w:val="0066262D"/>
    <w:rsid w:val="00665720"/>
    <w:rsid w:val="006675FA"/>
    <w:rsid w:val="0067187C"/>
    <w:rsid w:val="0067566B"/>
    <w:rsid w:val="006801F2"/>
    <w:rsid w:val="00681614"/>
    <w:rsid w:val="006833BB"/>
    <w:rsid w:val="00683707"/>
    <w:rsid w:val="00684F7C"/>
    <w:rsid w:val="00686047"/>
    <w:rsid w:val="00687AB2"/>
    <w:rsid w:val="00693BC3"/>
    <w:rsid w:val="00693C20"/>
    <w:rsid w:val="006A0AC8"/>
    <w:rsid w:val="006A1580"/>
    <w:rsid w:val="006A5365"/>
    <w:rsid w:val="006B01C9"/>
    <w:rsid w:val="006B1727"/>
    <w:rsid w:val="006C6F69"/>
    <w:rsid w:val="006C7421"/>
    <w:rsid w:val="006D4FCC"/>
    <w:rsid w:val="006D5995"/>
    <w:rsid w:val="006D6230"/>
    <w:rsid w:val="006D7153"/>
    <w:rsid w:val="006D72FD"/>
    <w:rsid w:val="006E38D6"/>
    <w:rsid w:val="006E3F7A"/>
    <w:rsid w:val="006E4FC9"/>
    <w:rsid w:val="006E6B97"/>
    <w:rsid w:val="006F0A42"/>
    <w:rsid w:val="006F0E44"/>
    <w:rsid w:val="006F26D5"/>
    <w:rsid w:val="006F3BF2"/>
    <w:rsid w:val="006F3F6A"/>
    <w:rsid w:val="006F43AD"/>
    <w:rsid w:val="006F639F"/>
    <w:rsid w:val="006F6CAA"/>
    <w:rsid w:val="00703FBE"/>
    <w:rsid w:val="00712228"/>
    <w:rsid w:val="00712F22"/>
    <w:rsid w:val="00721DE7"/>
    <w:rsid w:val="007230CC"/>
    <w:rsid w:val="00732DEE"/>
    <w:rsid w:val="007368EF"/>
    <w:rsid w:val="0074021D"/>
    <w:rsid w:val="007408A2"/>
    <w:rsid w:val="00741250"/>
    <w:rsid w:val="00743651"/>
    <w:rsid w:val="00747495"/>
    <w:rsid w:val="007479EC"/>
    <w:rsid w:val="00750218"/>
    <w:rsid w:val="007514FA"/>
    <w:rsid w:val="007557CA"/>
    <w:rsid w:val="00760379"/>
    <w:rsid w:val="0076085E"/>
    <w:rsid w:val="00763C3C"/>
    <w:rsid w:val="00763F47"/>
    <w:rsid w:val="00766388"/>
    <w:rsid w:val="00766CE0"/>
    <w:rsid w:val="00767492"/>
    <w:rsid w:val="00771EE3"/>
    <w:rsid w:val="007734E1"/>
    <w:rsid w:val="00783247"/>
    <w:rsid w:val="00783BEB"/>
    <w:rsid w:val="00783E8A"/>
    <w:rsid w:val="00784256"/>
    <w:rsid w:val="00793437"/>
    <w:rsid w:val="007A05A8"/>
    <w:rsid w:val="007A5864"/>
    <w:rsid w:val="007A624A"/>
    <w:rsid w:val="007B0463"/>
    <w:rsid w:val="007B1C98"/>
    <w:rsid w:val="007B30DF"/>
    <w:rsid w:val="007B4276"/>
    <w:rsid w:val="007B4F52"/>
    <w:rsid w:val="007B6A5D"/>
    <w:rsid w:val="007B6D9A"/>
    <w:rsid w:val="007B7B8B"/>
    <w:rsid w:val="007C0221"/>
    <w:rsid w:val="007C1129"/>
    <w:rsid w:val="007C1818"/>
    <w:rsid w:val="007C4A24"/>
    <w:rsid w:val="007C76D5"/>
    <w:rsid w:val="007D6705"/>
    <w:rsid w:val="007F2917"/>
    <w:rsid w:val="007F2EB0"/>
    <w:rsid w:val="007F3087"/>
    <w:rsid w:val="00801A2D"/>
    <w:rsid w:val="00804AAE"/>
    <w:rsid w:val="00807CDD"/>
    <w:rsid w:val="00810683"/>
    <w:rsid w:val="00812B35"/>
    <w:rsid w:val="0081500D"/>
    <w:rsid w:val="00817947"/>
    <w:rsid w:val="00817D97"/>
    <w:rsid w:val="0082028D"/>
    <w:rsid w:val="0082376F"/>
    <w:rsid w:val="00826795"/>
    <w:rsid w:val="0082732A"/>
    <w:rsid w:val="00831790"/>
    <w:rsid w:val="008349B4"/>
    <w:rsid w:val="00835511"/>
    <w:rsid w:val="00842098"/>
    <w:rsid w:val="00842617"/>
    <w:rsid w:val="00842A6F"/>
    <w:rsid w:val="00843C49"/>
    <w:rsid w:val="0084467E"/>
    <w:rsid w:val="00845061"/>
    <w:rsid w:val="00845340"/>
    <w:rsid w:val="008460E3"/>
    <w:rsid w:val="00850056"/>
    <w:rsid w:val="00850FDD"/>
    <w:rsid w:val="00851BFE"/>
    <w:rsid w:val="00853E17"/>
    <w:rsid w:val="00854223"/>
    <w:rsid w:val="008555C3"/>
    <w:rsid w:val="00855781"/>
    <w:rsid w:val="0085610D"/>
    <w:rsid w:val="00860D00"/>
    <w:rsid w:val="00864034"/>
    <w:rsid w:val="00865277"/>
    <w:rsid w:val="0087079E"/>
    <w:rsid w:val="00870D80"/>
    <w:rsid w:val="00877015"/>
    <w:rsid w:val="0088117D"/>
    <w:rsid w:val="0088195A"/>
    <w:rsid w:val="008844CE"/>
    <w:rsid w:val="008875A7"/>
    <w:rsid w:val="008878D9"/>
    <w:rsid w:val="0089745A"/>
    <w:rsid w:val="00897D66"/>
    <w:rsid w:val="008A06FD"/>
    <w:rsid w:val="008A1D8B"/>
    <w:rsid w:val="008A48E1"/>
    <w:rsid w:val="008B0966"/>
    <w:rsid w:val="008B1CE2"/>
    <w:rsid w:val="008B415D"/>
    <w:rsid w:val="008B69BA"/>
    <w:rsid w:val="008C4238"/>
    <w:rsid w:val="008C5AD1"/>
    <w:rsid w:val="008D054C"/>
    <w:rsid w:val="008D4620"/>
    <w:rsid w:val="008D4CA2"/>
    <w:rsid w:val="008D6F4B"/>
    <w:rsid w:val="008E4602"/>
    <w:rsid w:val="008E647B"/>
    <w:rsid w:val="008F17AF"/>
    <w:rsid w:val="008F5655"/>
    <w:rsid w:val="008F5A18"/>
    <w:rsid w:val="009005B7"/>
    <w:rsid w:val="00901823"/>
    <w:rsid w:val="00903682"/>
    <w:rsid w:val="009037BA"/>
    <w:rsid w:val="00903F6D"/>
    <w:rsid w:val="009065B9"/>
    <w:rsid w:val="009070FD"/>
    <w:rsid w:val="00907BC7"/>
    <w:rsid w:val="00912E81"/>
    <w:rsid w:val="009135EA"/>
    <w:rsid w:val="00920D95"/>
    <w:rsid w:val="009227A5"/>
    <w:rsid w:val="0093474C"/>
    <w:rsid w:val="00937A93"/>
    <w:rsid w:val="00944025"/>
    <w:rsid w:val="009447FD"/>
    <w:rsid w:val="00945A7C"/>
    <w:rsid w:val="00953081"/>
    <w:rsid w:val="00956D9F"/>
    <w:rsid w:val="00960BC7"/>
    <w:rsid w:val="00976179"/>
    <w:rsid w:val="00976AD5"/>
    <w:rsid w:val="00977A7D"/>
    <w:rsid w:val="00983477"/>
    <w:rsid w:val="0099684E"/>
    <w:rsid w:val="009A2107"/>
    <w:rsid w:val="009A6AD8"/>
    <w:rsid w:val="009B7804"/>
    <w:rsid w:val="009C133F"/>
    <w:rsid w:val="009C2EA0"/>
    <w:rsid w:val="009C4792"/>
    <w:rsid w:val="009C6B4A"/>
    <w:rsid w:val="009D2DAF"/>
    <w:rsid w:val="009D7B3F"/>
    <w:rsid w:val="009E0F39"/>
    <w:rsid w:val="009E3753"/>
    <w:rsid w:val="009E3D5D"/>
    <w:rsid w:val="009E5CB6"/>
    <w:rsid w:val="009F3725"/>
    <w:rsid w:val="009F3E31"/>
    <w:rsid w:val="00A02F02"/>
    <w:rsid w:val="00A04CA9"/>
    <w:rsid w:val="00A04CCD"/>
    <w:rsid w:val="00A05570"/>
    <w:rsid w:val="00A07051"/>
    <w:rsid w:val="00A10A1B"/>
    <w:rsid w:val="00A10DF5"/>
    <w:rsid w:val="00A14178"/>
    <w:rsid w:val="00A21499"/>
    <w:rsid w:val="00A26B8F"/>
    <w:rsid w:val="00A26B9A"/>
    <w:rsid w:val="00A27CCB"/>
    <w:rsid w:val="00A303DF"/>
    <w:rsid w:val="00A33C7A"/>
    <w:rsid w:val="00A34A62"/>
    <w:rsid w:val="00A3542C"/>
    <w:rsid w:val="00A35892"/>
    <w:rsid w:val="00A35FBE"/>
    <w:rsid w:val="00A412B7"/>
    <w:rsid w:val="00A46D33"/>
    <w:rsid w:val="00A479D3"/>
    <w:rsid w:val="00A50AA3"/>
    <w:rsid w:val="00A51AC7"/>
    <w:rsid w:val="00A52BEE"/>
    <w:rsid w:val="00A6158C"/>
    <w:rsid w:val="00A66448"/>
    <w:rsid w:val="00A70EB4"/>
    <w:rsid w:val="00A76A5F"/>
    <w:rsid w:val="00A80A1C"/>
    <w:rsid w:val="00A826D9"/>
    <w:rsid w:val="00A83368"/>
    <w:rsid w:val="00A84CA2"/>
    <w:rsid w:val="00A87D5D"/>
    <w:rsid w:val="00A90C2D"/>
    <w:rsid w:val="00A91F04"/>
    <w:rsid w:val="00A95639"/>
    <w:rsid w:val="00AA7F83"/>
    <w:rsid w:val="00AB050B"/>
    <w:rsid w:val="00AB0758"/>
    <w:rsid w:val="00AB0F4A"/>
    <w:rsid w:val="00AB47AB"/>
    <w:rsid w:val="00AC0737"/>
    <w:rsid w:val="00AC0A48"/>
    <w:rsid w:val="00AC0DC0"/>
    <w:rsid w:val="00AC1370"/>
    <w:rsid w:val="00AC5BAF"/>
    <w:rsid w:val="00AC6CB0"/>
    <w:rsid w:val="00AC7077"/>
    <w:rsid w:val="00AD1EBC"/>
    <w:rsid w:val="00AE0854"/>
    <w:rsid w:val="00AE1432"/>
    <w:rsid w:val="00AE2B3C"/>
    <w:rsid w:val="00AE4737"/>
    <w:rsid w:val="00AE76E1"/>
    <w:rsid w:val="00AE79D7"/>
    <w:rsid w:val="00AF295B"/>
    <w:rsid w:val="00AF4D81"/>
    <w:rsid w:val="00AF573F"/>
    <w:rsid w:val="00AF73CD"/>
    <w:rsid w:val="00B05382"/>
    <w:rsid w:val="00B17FCD"/>
    <w:rsid w:val="00B20EEC"/>
    <w:rsid w:val="00B2530C"/>
    <w:rsid w:val="00B25CD5"/>
    <w:rsid w:val="00B278C5"/>
    <w:rsid w:val="00B27B33"/>
    <w:rsid w:val="00B37DD2"/>
    <w:rsid w:val="00B41C8F"/>
    <w:rsid w:val="00B43AF7"/>
    <w:rsid w:val="00B453D9"/>
    <w:rsid w:val="00B45E9A"/>
    <w:rsid w:val="00B468E5"/>
    <w:rsid w:val="00B47F1D"/>
    <w:rsid w:val="00B50391"/>
    <w:rsid w:val="00B50E06"/>
    <w:rsid w:val="00B5359D"/>
    <w:rsid w:val="00B5765D"/>
    <w:rsid w:val="00B6083B"/>
    <w:rsid w:val="00B65856"/>
    <w:rsid w:val="00B65B77"/>
    <w:rsid w:val="00B6646B"/>
    <w:rsid w:val="00B67A07"/>
    <w:rsid w:val="00B70528"/>
    <w:rsid w:val="00B72E43"/>
    <w:rsid w:val="00B7304B"/>
    <w:rsid w:val="00B730D7"/>
    <w:rsid w:val="00B75F41"/>
    <w:rsid w:val="00B807FB"/>
    <w:rsid w:val="00B8233A"/>
    <w:rsid w:val="00B827B4"/>
    <w:rsid w:val="00B85062"/>
    <w:rsid w:val="00B90F42"/>
    <w:rsid w:val="00B91E11"/>
    <w:rsid w:val="00B943E3"/>
    <w:rsid w:val="00BA03AE"/>
    <w:rsid w:val="00BA0C49"/>
    <w:rsid w:val="00BA0E3E"/>
    <w:rsid w:val="00BA49F1"/>
    <w:rsid w:val="00BA65B6"/>
    <w:rsid w:val="00BB6350"/>
    <w:rsid w:val="00BB7C64"/>
    <w:rsid w:val="00BC4DBE"/>
    <w:rsid w:val="00BD1C76"/>
    <w:rsid w:val="00BD78F9"/>
    <w:rsid w:val="00BE0030"/>
    <w:rsid w:val="00BE21C4"/>
    <w:rsid w:val="00BE3B94"/>
    <w:rsid w:val="00BE6E41"/>
    <w:rsid w:val="00BF3383"/>
    <w:rsid w:val="00BF3B91"/>
    <w:rsid w:val="00C06EEE"/>
    <w:rsid w:val="00C11E77"/>
    <w:rsid w:val="00C1362A"/>
    <w:rsid w:val="00C14BBA"/>
    <w:rsid w:val="00C17DC4"/>
    <w:rsid w:val="00C204D3"/>
    <w:rsid w:val="00C2374D"/>
    <w:rsid w:val="00C3390C"/>
    <w:rsid w:val="00C3578C"/>
    <w:rsid w:val="00C377AD"/>
    <w:rsid w:val="00C41555"/>
    <w:rsid w:val="00C4165D"/>
    <w:rsid w:val="00C41897"/>
    <w:rsid w:val="00C45CA1"/>
    <w:rsid w:val="00C4761E"/>
    <w:rsid w:val="00C50A3A"/>
    <w:rsid w:val="00C528BF"/>
    <w:rsid w:val="00C53112"/>
    <w:rsid w:val="00C53D2E"/>
    <w:rsid w:val="00C54841"/>
    <w:rsid w:val="00C61BC1"/>
    <w:rsid w:val="00C64884"/>
    <w:rsid w:val="00C65894"/>
    <w:rsid w:val="00C71250"/>
    <w:rsid w:val="00C72B5F"/>
    <w:rsid w:val="00C902B4"/>
    <w:rsid w:val="00C91B4D"/>
    <w:rsid w:val="00CA158E"/>
    <w:rsid w:val="00CA5D64"/>
    <w:rsid w:val="00CB1579"/>
    <w:rsid w:val="00CB1792"/>
    <w:rsid w:val="00CB6A59"/>
    <w:rsid w:val="00CC0839"/>
    <w:rsid w:val="00CC6C99"/>
    <w:rsid w:val="00CD1E07"/>
    <w:rsid w:val="00CD6802"/>
    <w:rsid w:val="00CE009C"/>
    <w:rsid w:val="00CE18D3"/>
    <w:rsid w:val="00CE1A11"/>
    <w:rsid w:val="00CF3C24"/>
    <w:rsid w:val="00D01A29"/>
    <w:rsid w:val="00D10AAF"/>
    <w:rsid w:val="00D144E5"/>
    <w:rsid w:val="00D15FAE"/>
    <w:rsid w:val="00D1638C"/>
    <w:rsid w:val="00D2120C"/>
    <w:rsid w:val="00D24745"/>
    <w:rsid w:val="00D26735"/>
    <w:rsid w:val="00D30B97"/>
    <w:rsid w:val="00D34C38"/>
    <w:rsid w:val="00D51B08"/>
    <w:rsid w:val="00D55725"/>
    <w:rsid w:val="00D662FC"/>
    <w:rsid w:val="00D70CE8"/>
    <w:rsid w:val="00D7280C"/>
    <w:rsid w:val="00D839B6"/>
    <w:rsid w:val="00D926C2"/>
    <w:rsid w:val="00D94D09"/>
    <w:rsid w:val="00D977DA"/>
    <w:rsid w:val="00DB12FC"/>
    <w:rsid w:val="00DB2734"/>
    <w:rsid w:val="00DB4E8E"/>
    <w:rsid w:val="00DB65CB"/>
    <w:rsid w:val="00DB6876"/>
    <w:rsid w:val="00DC1451"/>
    <w:rsid w:val="00DC316E"/>
    <w:rsid w:val="00DC3DAA"/>
    <w:rsid w:val="00DC6075"/>
    <w:rsid w:val="00DC7D72"/>
    <w:rsid w:val="00DD0BE0"/>
    <w:rsid w:val="00DD55E6"/>
    <w:rsid w:val="00DD59EF"/>
    <w:rsid w:val="00DE18D4"/>
    <w:rsid w:val="00DE29AF"/>
    <w:rsid w:val="00DE2E69"/>
    <w:rsid w:val="00DE3B6E"/>
    <w:rsid w:val="00DF0899"/>
    <w:rsid w:val="00DF63DF"/>
    <w:rsid w:val="00DF7A75"/>
    <w:rsid w:val="00E02D66"/>
    <w:rsid w:val="00E04B8E"/>
    <w:rsid w:val="00E06901"/>
    <w:rsid w:val="00E11775"/>
    <w:rsid w:val="00E13983"/>
    <w:rsid w:val="00E20F82"/>
    <w:rsid w:val="00E21250"/>
    <w:rsid w:val="00E22A8C"/>
    <w:rsid w:val="00E24E59"/>
    <w:rsid w:val="00E26351"/>
    <w:rsid w:val="00E33AB4"/>
    <w:rsid w:val="00E34A14"/>
    <w:rsid w:val="00E35138"/>
    <w:rsid w:val="00E37097"/>
    <w:rsid w:val="00E42763"/>
    <w:rsid w:val="00E44554"/>
    <w:rsid w:val="00E449EC"/>
    <w:rsid w:val="00E4585D"/>
    <w:rsid w:val="00E52267"/>
    <w:rsid w:val="00E54092"/>
    <w:rsid w:val="00E6211F"/>
    <w:rsid w:val="00E63D18"/>
    <w:rsid w:val="00E752A0"/>
    <w:rsid w:val="00E761BF"/>
    <w:rsid w:val="00E7667E"/>
    <w:rsid w:val="00E836D7"/>
    <w:rsid w:val="00E86936"/>
    <w:rsid w:val="00E908C7"/>
    <w:rsid w:val="00E9363B"/>
    <w:rsid w:val="00E93CB7"/>
    <w:rsid w:val="00EA6D3B"/>
    <w:rsid w:val="00EA6F8E"/>
    <w:rsid w:val="00EB4816"/>
    <w:rsid w:val="00EB6955"/>
    <w:rsid w:val="00EB6B2E"/>
    <w:rsid w:val="00EC5ADE"/>
    <w:rsid w:val="00ED0F6D"/>
    <w:rsid w:val="00ED1449"/>
    <w:rsid w:val="00ED15D3"/>
    <w:rsid w:val="00ED214D"/>
    <w:rsid w:val="00ED3B8A"/>
    <w:rsid w:val="00ED5858"/>
    <w:rsid w:val="00ED5C85"/>
    <w:rsid w:val="00EE03C8"/>
    <w:rsid w:val="00EE1279"/>
    <w:rsid w:val="00EE2C12"/>
    <w:rsid w:val="00EE3041"/>
    <w:rsid w:val="00EF1C5A"/>
    <w:rsid w:val="00EF2638"/>
    <w:rsid w:val="00EF28F4"/>
    <w:rsid w:val="00EF2996"/>
    <w:rsid w:val="00EF2F12"/>
    <w:rsid w:val="00EF3C58"/>
    <w:rsid w:val="00EF491F"/>
    <w:rsid w:val="00EF7649"/>
    <w:rsid w:val="00F007F3"/>
    <w:rsid w:val="00F0146B"/>
    <w:rsid w:val="00F0525D"/>
    <w:rsid w:val="00F06CC7"/>
    <w:rsid w:val="00F1709E"/>
    <w:rsid w:val="00F171C8"/>
    <w:rsid w:val="00F17C89"/>
    <w:rsid w:val="00F23519"/>
    <w:rsid w:val="00F27F7C"/>
    <w:rsid w:val="00F3079F"/>
    <w:rsid w:val="00F3211A"/>
    <w:rsid w:val="00F419CB"/>
    <w:rsid w:val="00F428DB"/>
    <w:rsid w:val="00F4428B"/>
    <w:rsid w:val="00F465DD"/>
    <w:rsid w:val="00F5118F"/>
    <w:rsid w:val="00F53087"/>
    <w:rsid w:val="00F53612"/>
    <w:rsid w:val="00F63980"/>
    <w:rsid w:val="00F63DF3"/>
    <w:rsid w:val="00F65716"/>
    <w:rsid w:val="00F67225"/>
    <w:rsid w:val="00F732C2"/>
    <w:rsid w:val="00F803FD"/>
    <w:rsid w:val="00F85C55"/>
    <w:rsid w:val="00F908F5"/>
    <w:rsid w:val="00F93A5B"/>
    <w:rsid w:val="00F9432D"/>
    <w:rsid w:val="00F96279"/>
    <w:rsid w:val="00F96289"/>
    <w:rsid w:val="00F96324"/>
    <w:rsid w:val="00F97B28"/>
    <w:rsid w:val="00FA6EFD"/>
    <w:rsid w:val="00FB0B15"/>
    <w:rsid w:val="00FB1A58"/>
    <w:rsid w:val="00FB53A5"/>
    <w:rsid w:val="00FB6E3B"/>
    <w:rsid w:val="00FB78D5"/>
    <w:rsid w:val="00FC710A"/>
    <w:rsid w:val="00FE06A7"/>
    <w:rsid w:val="00FE3753"/>
    <w:rsid w:val="00FF3FA5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65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cefaa1a-6dd5-49bc-aba3-e980da6d470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11" ma:contentTypeDescription="Create a new document." ma:contentTypeScope="" ma:versionID="fbc2c55db853a4ec5db30c9c591f4cea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a2a48ab7f87485b553c3808a6e73cd7e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  <ds:schemaRef ds:uri="0cefaa1a-6dd5-49bc-aba3-e980da6d4704"/>
  </ds:schemaRefs>
</ds:datastoreItem>
</file>

<file path=customXml/itemProps4.xml><?xml version="1.0" encoding="utf-8"?>
<ds:datastoreItem xmlns:ds="http://schemas.openxmlformats.org/officeDocument/2006/customXml" ds:itemID="{C0A64FDE-41A0-40E5-834B-3825899EB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faa1a-6dd5-49bc-aba3-e980da6d4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</TotalTime>
  <Pages>1</Pages>
  <Words>76</Words>
  <Characters>465</Characters>
  <Application>Microsoft Office Word</Application>
  <DocSecurity>0</DocSecurity>
  <Lines>155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SGH2201R007</vt:lpstr>
    </vt:vector>
  </TitlesOfParts>
  <Manager/>
  <Company>van Zanten Raadgevende ingenieurs bv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SGH2201R007</dc:title>
  <dc:subject>SGH2201</dc:subject>
  <dc:creator>Eden van Toor</dc:creator>
  <cp:keywords/>
  <dc:description>R007</dc:description>
  <cp:lastModifiedBy>Evita Pronk</cp:lastModifiedBy>
  <cp:revision>4</cp:revision>
  <cp:lastPrinted>2008-09-03T13:42:00Z</cp:lastPrinted>
  <dcterms:created xsi:type="dcterms:W3CDTF">2025-04-10T06:18:00Z</dcterms:created>
  <dcterms:modified xsi:type="dcterms:W3CDTF">2025-04-10T16:20:00Z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Order">
    <vt:r8>191800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ContentTypeId">
    <vt:lpwstr>0x01010008154170E5633240B8798DD00425EE59</vt:lpwstr>
  </property>
  <property fmtid="{D5CDD505-2E9C-101B-9397-08002B2CF9AE}" pid="12" name="ZRI Documentdatum">
    <vt:lpwstr>29-08-2024</vt:lpwstr>
  </property>
  <property fmtid="{D5CDD505-2E9C-101B-9397-08002B2CF9AE}" pid="13" name="ZRI ConceptText">
    <vt:lpwstr/>
  </property>
</Properties>
</file>